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FBC" w:rsidRPr="00732E4F" w:rsidRDefault="00642FBC" w:rsidP="00960DC6">
      <w:pPr>
        <w:ind w:left="708"/>
        <w:jc w:val="center"/>
        <w:rPr>
          <w:b/>
          <w:sz w:val="28"/>
          <w:szCs w:val="28"/>
          <w:u w:val="single"/>
          <w:lang w:val="uk-UA"/>
        </w:rPr>
      </w:pPr>
      <w:r w:rsidRPr="00732E4F">
        <w:rPr>
          <w:b/>
          <w:sz w:val="28"/>
          <w:szCs w:val="28"/>
          <w:u w:val="single"/>
          <w:lang w:val="uk-UA"/>
        </w:rPr>
        <w:t>Програма «Василь Олександрович Сухомлинський: діалог із сучасністю»</w:t>
      </w:r>
    </w:p>
    <w:p w:rsidR="00642FBC" w:rsidRPr="00960DC6" w:rsidRDefault="00642FBC" w:rsidP="00960DC6">
      <w:pPr>
        <w:ind w:left="708"/>
        <w:jc w:val="center"/>
        <w:rPr>
          <w:b/>
          <w:u w:val="single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111"/>
        <w:gridCol w:w="1843"/>
        <w:gridCol w:w="2615"/>
      </w:tblGrid>
      <w:tr w:rsidR="00642FBC" w:rsidRPr="00960DC6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b/>
                <w:lang w:val="uk-UA"/>
              </w:rPr>
            </w:pPr>
            <w:r w:rsidRPr="00CD3582">
              <w:rPr>
                <w:b/>
                <w:lang w:val="uk-UA"/>
              </w:rPr>
              <w:t>№</w:t>
            </w:r>
          </w:p>
          <w:p w:rsidR="00642FBC" w:rsidRPr="00CD3582" w:rsidRDefault="00642FBC" w:rsidP="00CD3582">
            <w:pPr>
              <w:jc w:val="center"/>
              <w:rPr>
                <w:b/>
                <w:lang w:val="uk-UA"/>
              </w:rPr>
            </w:pPr>
            <w:r w:rsidRPr="00CD3582">
              <w:rPr>
                <w:b/>
                <w:lang w:val="uk-UA"/>
              </w:rPr>
              <w:t>п/п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center"/>
              <w:rPr>
                <w:b/>
                <w:lang w:val="uk-UA"/>
              </w:rPr>
            </w:pPr>
            <w:r w:rsidRPr="00CD3582">
              <w:rPr>
                <w:b/>
                <w:lang w:val="uk-UA"/>
              </w:rPr>
              <w:t>Зміст роботи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b/>
                <w:lang w:val="uk-UA"/>
              </w:rPr>
            </w:pPr>
            <w:r w:rsidRPr="00CD3582">
              <w:rPr>
                <w:b/>
                <w:lang w:val="uk-UA"/>
              </w:rPr>
              <w:t>Термін виконання</w:t>
            </w:r>
          </w:p>
        </w:tc>
        <w:tc>
          <w:tcPr>
            <w:tcW w:w="2615" w:type="dxa"/>
          </w:tcPr>
          <w:p w:rsidR="00642FBC" w:rsidRPr="00CD3582" w:rsidRDefault="00642FBC" w:rsidP="00CD3582">
            <w:pPr>
              <w:jc w:val="center"/>
              <w:rPr>
                <w:b/>
                <w:lang w:val="uk-UA"/>
              </w:rPr>
            </w:pPr>
            <w:r w:rsidRPr="00CD3582">
              <w:rPr>
                <w:b/>
                <w:lang w:val="uk-UA"/>
              </w:rPr>
              <w:t>Відповідальний</w:t>
            </w:r>
          </w:p>
        </w:tc>
      </w:tr>
      <w:tr w:rsidR="00642FBC" w:rsidRPr="00162C4B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1.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Провести серпневу конференцію до 95-ї річниці В.О. Сухомлинського «Педагогічна спадщина В.Сухомлинського – невичерпне джерело духовного    розвитку».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Серпень</w:t>
            </w: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Пахолівецька М.В., Островська А.Б.,</w:t>
            </w:r>
          </w:p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Кравцова  Т.В., методисти ЦМСПС</w:t>
            </w:r>
          </w:p>
        </w:tc>
      </w:tr>
      <w:tr w:rsidR="00642FBC" w:rsidRPr="00162C4B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2.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Видати збірку «До життєдайного джерела педагогічної         мудрості і наснаги» (з питань творчого використання    педагогічної спадщини В.Сухомлинського».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Вересень</w:t>
            </w: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Пахолівецька М.В., Островська А.Б.,</w:t>
            </w:r>
          </w:p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Кравцова  Т.В., методисти ЦМСПС</w:t>
            </w:r>
          </w:p>
        </w:tc>
      </w:tr>
      <w:tr w:rsidR="00642FBC" w:rsidRPr="00162C4B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3.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Взяти участь у Міжнародній науково-практичній  конференції «Василь Сухомлинський у діалозі із сучасністю».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Вересень</w:t>
            </w: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Пахолівецька М.В., Островська А.Б.,</w:t>
            </w:r>
          </w:p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Кравцова  Т.В., методисти ЦМСПС</w:t>
            </w:r>
          </w:p>
        </w:tc>
      </w:tr>
      <w:tr w:rsidR="00642FBC" w:rsidRPr="00162C4B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4.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Поповнювати картотеку педагогічного досвіду з питань  впровадження  творчих ідей В.О.Сухомлинського.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Вересень</w:t>
            </w:r>
          </w:p>
        </w:tc>
        <w:tc>
          <w:tcPr>
            <w:tcW w:w="2615" w:type="dxa"/>
          </w:tcPr>
          <w:p w:rsidR="00642FBC" w:rsidRPr="00CD3582" w:rsidRDefault="00642FBC" w:rsidP="001329AC">
            <w:pPr>
              <w:rPr>
                <w:lang w:val="uk-UA"/>
              </w:rPr>
            </w:pPr>
            <w:r w:rsidRPr="00CD3582">
              <w:rPr>
                <w:lang w:val="uk-UA"/>
              </w:rPr>
              <w:t>Шутурмінська В.В.</w:t>
            </w:r>
          </w:p>
        </w:tc>
      </w:tr>
      <w:tr w:rsidR="00642FBC" w:rsidRPr="00162C4B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5.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 xml:space="preserve">Провести презентацію книжково-ілюстраційної  виставки, </w:t>
            </w:r>
          </w:p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присвяченої 95-річчю від</w:t>
            </w:r>
            <w:r>
              <w:rPr>
                <w:lang w:val="uk-UA"/>
              </w:rPr>
              <w:t xml:space="preserve"> дня</w:t>
            </w:r>
            <w:r w:rsidRPr="00CD3582">
              <w:rPr>
                <w:lang w:val="uk-UA"/>
              </w:rPr>
              <w:t xml:space="preserve"> народження В.О. Сухомлинського</w:t>
            </w:r>
            <w:r>
              <w:rPr>
                <w:lang w:val="uk-UA"/>
              </w:rPr>
              <w:t>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Серпень</w:t>
            </w:r>
          </w:p>
        </w:tc>
        <w:tc>
          <w:tcPr>
            <w:tcW w:w="2615" w:type="dxa"/>
          </w:tcPr>
          <w:p w:rsidR="00642FBC" w:rsidRPr="00CD3582" w:rsidRDefault="00642FBC" w:rsidP="001329AC">
            <w:pPr>
              <w:rPr>
                <w:lang w:val="uk-UA"/>
              </w:rPr>
            </w:pPr>
            <w:r w:rsidRPr="00CD3582">
              <w:rPr>
                <w:lang w:val="uk-UA"/>
              </w:rPr>
              <w:t>Шутурмінська В.В.</w:t>
            </w:r>
          </w:p>
        </w:tc>
      </w:tr>
      <w:tr w:rsidR="00642FBC" w:rsidRPr="004E3C43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6.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Продовжити роботу опорних шкіл з питань</w:t>
            </w:r>
            <w:r w:rsidRPr="002869DF">
              <w:t xml:space="preserve"> </w:t>
            </w:r>
            <w:r w:rsidRPr="00CD3582">
              <w:rPr>
                <w:lang w:val="uk-UA"/>
              </w:rPr>
              <w:t>трансформації педагогічних ідей В. Сухомлинського</w:t>
            </w:r>
          </w:p>
          <w:p w:rsidR="00642FBC" w:rsidRPr="00CD3582" w:rsidRDefault="00642FBC" w:rsidP="00CD3582">
            <w:pPr>
              <w:ind w:firstLine="10"/>
              <w:jc w:val="both"/>
              <w:rPr>
                <w:lang w:val="uk-UA"/>
              </w:rPr>
            </w:pPr>
            <w:r>
              <w:rPr>
                <w:lang w:val="uk-UA"/>
              </w:rPr>
              <w:t>на базі НВО</w:t>
            </w:r>
            <w:r w:rsidRPr="00CD3582">
              <w:rPr>
                <w:lang w:val="uk-UA"/>
              </w:rPr>
              <w:t xml:space="preserve"> № 15, ЗОШ І ступеня</w:t>
            </w:r>
          </w:p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«Мрія»</w:t>
            </w:r>
            <w:r w:rsidRPr="00CD3582">
              <w:rPr>
                <w:lang w:val="uk-UA"/>
              </w:rPr>
              <w:t>, ДНЗ № 24.</w:t>
            </w:r>
          </w:p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b/>
                <w:lang w:val="uk-UA"/>
              </w:rPr>
              <w:t xml:space="preserve">З </w:t>
            </w:r>
            <w:r w:rsidRPr="00CD3582">
              <w:rPr>
                <w:b/>
                <w:bCs/>
                <w:lang w:val="uk-UA"/>
              </w:rPr>
              <w:t>цією метою провести:</w:t>
            </w:r>
          </w:p>
          <w:p w:rsidR="00642FBC" w:rsidRPr="00732E4F" w:rsidRDefault="00642FBC" w:rsidP="00CD3582">
            <w:pPr>
              <w:jc w:val="both"/>
              <w:rPr>
                <w:b/>
                <w:bCs/>
                <w:lang w:val="uk-UA"/>
              </w:rPr>
            </w:pPr>
            <w:r w:rsidRPr="00CD3582">
              <w:rPr>
                <w:b/>
                <w:bCs/>
                <w:lang w:val="uk-UA"/>
              </w:rPr>
              <w:t>- семінар-практикум для вихователів ДНЗ</w:t>
            </w:r>
            <w:r>
              <w:rPr>
                <w:b/>
                <w:bCs/>
                <w:lang w:val="uk-UA"/>
              </w:rPr>
              <w:t xml:space="preserve"> </w:t>
            </w:r>
            <w:r w:rsidRPr="00CD3582">
              <w:rPr>
                <w:lang w:val="uk-UA"/>
              </w:rPr>
              <w:t>«Розвиток креативності дошкільника як здатності його</w:t>
            </w:r>
            <w:r>
              <w:rPr>
                <w:b/>
                <w:bCs/>
                <w:lang w:val="uk-UA"/>
              </w:rPr>
              <w:t xml:space="preserve"> </w:t>
            </w:r>
            <w:r w:rsidRPr="00CD3582">
              <w:rPr>
                <w:lang w:val="uk-UA"/>
              </w:rPr>
              <w:t>до творчості шляхом використання спадщини</w:t>
            </w:r>
            <w:r>
              <w:rPr>
                <w:b/>
                <w:bCs/>
                <w:lang w:val="uk-UA"/>
              </w:rPr>
              <w:t xml:space="preserve"> </w:t>
            </w:r>
            <w:r w:rsidRPr="00CD3582">
              <w:rPr>
                <w:lang w:val="uk-UA"/>
              </w:rPr>
              <w:t>В.Сухомлинського»</w:t>
            </w:r>
            <w:r>
              <w:rPr>
                <w:lang w:val="uk-UA"/>
              </w:rPr>
              <w:t>.</w:t>
            </w:r>
          </w:p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b/>
                <w:bCs/>
                <w:lang w:val="uk-UA"/>
              </w:rPr>
              <w:t xml:space="preserve">- засідання «круглого столу» </w:t>
            </w:r>
            <w:r w:rsidRPr="00CD3582">
              <w:rPr>
                <w:lang w:val="uk-UA"/>
              </w:rPr>
              <w:t>для керівників творчих  груп ДНЗ «Розвиток фізичного, психічного,</w:t>
            </w:r>
          </w:p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соціального  і  духовного здоров’я дітей дошкільного</w:t>
            </w:r>
            <w:r>
              <w:rPr>
                <w:lang w:val="uk-UA"/>
              </w:rPr>
              <w:t xml:space="preserve"> віку засобами  творчої спадщини Василя </w:t>
            </w:r>
            <w:r w:rsidRPr="00CD3582">
              <w:rPr>
                <w:lang w:val="uk-UA"/>
              </w:rPr>
              <w:t>Сухомлинського»</w:t>
            </w:r>
            <w:r>
              <w:rPr>
                <w:lang w:val="uk-UA"/>
              </w:rPr>
              <w:t>.</w:t>
            </w:r>
          </w:p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 xml:space="preserve">- </w:t>
            </w:r>
            <w:r w:rsidRPr="00CD3582">
              <w:rPr>
                <w:b/>
                <w:lang w:val="uk-UA"/>
              </w:rPr>
              <w:t>засідання «Школи молодого заступника з навчально – виховної роботи»</w:t>
            </w:r>
            <w:r>
              <w:rPr>
                <w:lang w:val="uk-UA"/>
              </w:rPr>
              <w:t xml:space="preserve"> з проблеми </w:t>
            </w:r>
            <w:r w:rsidRPr="00CD3582">
              <w:rPr>
                <w:lang w:val="uk-UA"/>
              </w:rPr>
              <w:t>«Педагогічні ідеї  В.О. Сухомлинського: практичне впровадження  в  навчально- виховний процес»</w:t>
            </w:r>
            <w:r>
              <w:rPr>
                <w:lang w:val="uk-UA"/>
              </w:rPr>
              <w:t>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60635">
            <w:pPr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Листопад,</w:t>
            </w: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ДНЗ №24</w:t>
            </w: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60635">
            <w:pPr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Травень,</w:t>
            </w: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ДНЗ №24</w:t>
            </w: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Вересень,</w:t>
            </w: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НВО №15</w:t>
            </w:r>
          </w:p>
          <w:p w:rsidR="00642FBC" w:rsidRPr="00CD3582" w:rsidRDefault="00642FBC" w:rsidP="00CD3582">
            <w:pPr>
              <w:jc w:val="center"/>
              <w:rPr>
                <w:lang w:val="uk-UA"/>
              </w:rPr>
            </w:pP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Бабіч Н.О.</w:t>
            </w: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Бабіч Н.О.</w:t>
            </w: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</w:p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Островська  А.Б.</w:t>
            </w:r>
          </w:p>
        </w:tc>
      </w:tr>
      <w:tr w:rsidR="00642FBC" w:rsidRPr="00162C4B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7.</w:t>
            </w:r>
          </w:p>
        </w:tc>
        <w:tc>
          <w:tcPr>
            <w:tcW w:w="4111" w:type="dxa"/>
          </w:tcPr>
          <w:p w:rsidR="00642FBC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 xml:space="preserve">Підготувати цикл радіопередач </w:t>
            </w:r>
          </w:p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Pr="00CD3582">
              <w:rPr>
                <w:lang w:val="uk-UA"/>
              </w:rPr>
              <w:t>Творча реалізація педагогічних ідей В.О. Сухомлинського в навчальних закладах міста»</w:t>
            </w:r>
            <w:r>
              <w:rPr>
                <w:lang w:val="uk-UA"/>
              </w:rPr>
              <w:t>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Вересень - жовтень</w:t>
            </w: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Островська А.Б., методисти ЦМСПС</w:t>
            </w:r>
          </w:p>
        </w:tc>
      </w:tr>
      <w:tr w:rsidR="00642FBC" w:rsidRPr="00732E4F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8.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Організувати та провести  серед дошкільників та учнів початкових класів конкурси дитячих  малюнків за творами В. О. Сухомлинс</w:t>
            </w:r>
            <w:r>
              <w:rPr>
                <w:lang w:val="uk-UA"/>
              </w:rPr>
              <w:t>ького та літературний конкурс «</w:t>
            </w:r>
            <w:r w:rsidRPr="00CD3582">
              <w:rPr>
                <w:lang w:val="uk-UA"/>
              </w:rPr>
              <w:t>Я складаю казку»</w:t>
            </w:r>
            <w:r>
              <w:rPr>
                <w:lang w:val="uk-UA"/>
              </w:rPr>
              <w:t>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Вересень</w:t>
            </w: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Пахолівецька М.В.,</w:t>
            </w:r>
          </w:p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Бабіч Н.О.</w:t>
            </w:r>
          </w:p>
          <w:p w:rsidR="00642FBC" w:rsidRPr="00CD3582" w:rsidRDefault="00642FBC" w:rsidP="00162C4B">
            <w:pPr>
              <w:rPr>
                <w:lang w:val="uk-UA"/>
              </w:rPr>
            </w:pPr>
          </w:p>
        </w:tc>
      </w:tr>
      <w:tr w:rsidR="00642FBC" w:rsidRPr="00D15805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9.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Організувати та провести Місячн</w:t>
            </w:r>
            <w:r>
              <w:rPr>
                <w:lang w:val="uk-UA"/>
              </w:rPr>
              <w:t>ик молодого педагога-стажиста «Вінок Сухомлинському», присвячений 95- рі</w:t>
            </w:r>
            <w:r w:rsidRPr="00CD3582">
              <w:rPr>
                <w:lang w:val="uk-UA"/>
              </w:rPr>
              <w:t xml:space="preserve">ччю з дня народження </w:t>
            </w:r>
            <w:r>
              <w:rPr>
                <w:lang w:val="uk-UA"/>
              </w:rPr>
              <w:t>великого педагога.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Вересень</w:t>
            </w:r>
            <w:r>
              <w:rPr>
                <w:lang w:val="uk-UA"/>
              </w:rPr>
              <w:t xml:space="preserve"> </w:t>
            </w:r>
            <w:r w:rsidRPr="00CD3582">
              <w:rPr>
                <w:lang w:val="uk-UA"/>
              </w:rPr>
              <w:t>- жовтень</w:t>
            </w: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Островська А.Б., методисти ЦМСПС</w:t>
            </w:r>
          </w:p>
        </w:tc>
      </w:tr>
      <w:tr w:rsidR="00642FBC" w:rsidRPr="00162C4B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10.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Взяти участь у ярмарку педагогічних ідей</w:t>
            </w:r>
            <w:r>
              <w:rPr>
                <w:lang w:val="uk-UA"/>
              </w:rPr>
              <w:t xml:space="preserve"> </w:t>
            </w:r>
            <w:r w:rsidRPr="00CD3582">
              <w:rPr>
                <w:lang w:val="uk-UA"/>
              </w:rPr>
              <w:t>«Освітянські обрії Кіровоградщини- 2013»</w:t>
            </w:r>
            <w:r>
              <w:rPr>
                <w:lang w:val="uk-UA"/>
              </w:rPr>
              <w:t>.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Вересень</w:t>
            </w: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Пахолівецька М.В.,</w:t>
            </w:r>
          </w:p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Островська А.Б., методисти ЦМСПС</w:t>
            </w:r>
          </w:p>
        </w:tc>
      </w:tr>
      <w:tr w:rsidR="00642FBC" w:rsidRPr="00162C4B" w:rsidTr="00CD3582">
        <w:tc>
          <w:tcPr>
            <w:tcW w:w="709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11.</w:t>
            </w:r>
          </w:p>
        </w:tc>
        <w:tc>
          <w:tcPr>
            <w:tcW w:w="4111" w:type="dxa"/>
          </w:tcPr>
          <w:p w:rsidR="00642FBC" w:rsidRPr="00CD3582" w:rsidRDefault="00642FBC" w:rsidP="00CD3582">
            <w:pPr>
              <w:jc w:val="both"/>
              <w:rPr>
                <w:lang w:val="uk-UA"/>
              </w:rPr>
            </w:pPr>
            <w:r w:rsidRPr="00CD3582">
              <w:rPr>
                <w:lang w:val="uk-UA"/>
              </w:rPr>
              <w:t>Поширювати ідеї Василя Сухомлинс</w:t>
            </w:r>
            <w:r>
              <w:rPr>
                <w:lang w:val="uk-UA"/>
              </w:rPr>
              <w:t xml:space="preserve">ького під час проведення різних </w:t>
            </w:r>
            <w:r w:rsidRPr="00CD3582">
              <w:rPr>
                <w:lang w:val="uk-UA"/>
              </w:rPr>
              <w:t>форм методичної роботи</w:t>
            </w:r>
          </w:p>
        </w:tc>
        <w:tc>
          <w:tcPr>
            <w:tcW w:w="1843" w:type="dxa"/>
          </w:tcPr>
          <w:p w:rsidR="00642FBC" w:rsidRPr="00CD3582" w:rsidRDefault="00642FBC" w:rsidP="00CD3582">
            <w:pPr>
              <w:jc w:val="center"/>
              <w:rPr>
                <w:lang w:val="uk-UA"/>
              </w:rPr>
            </w:pPr>
            <w:r w:rsidRPr="00CD3582">
              <w:rPr>
                <w:lang w:val="uk-UA"/>
              </w:rPr>
              <w:t>Протягом року</w:t>
            </w:r>
          </w:p>
        </w:tc>
        <w:tc>
          <w:tcPr>
            <w:tcW w:w="2615" w:type="dxa"/>
          </w:tcPr>
          <w:p w:rsidR="00642FBC" w:rsidRPr="00CD3582" w:rsidRDefault="00642FBC" w:rsidP="00162C4B">
            <w:pPr>
              <w:rPr>
                <w:lang w:val="uk-UA"/>
              </w:rPr>
            </w:pPr>
            <w:r w:rsidRPr="00CD3582">
              <w:rPr>
                <w:lang w:val="uk-UA"/>
              </w:rPr>
              <w:t>Методисти  ЦМСПС</w:t>
            </w:r>
          </w:p>
        </w:tc>
      </w:tr>
    </w:tbl>
    <w:p w:rsidR="00642FBC" w:rsidRPr="00162C4B" w:rsidRDefault="00642FBC">
      <w:pPr>
        <w:rPr>
          <w:lang w:val="uk-UA"/>
        </w:rPr>
      </w:pPr>
    </w:p>
    <w:sectPr w:rsidR="00642FBC" w:rsidRPr="00162C4B" w:rsidSect="008E5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C4B"/>
    <w:rsid w:val="001329AC"/>
    <w:rsid w:val="00162C4B"/>
    <w:rsid w:val="001B63DF"/>
    <w:rsid w:val="001C3156"/>
    <w:rsid w:val="002869DF"/>
    <w:rsid w:val="004E3C43"/>
    <w:rsid w:val="005E4C71"/>
    <w:rsid w:val="00642FBC"/>
    <w:rsid w:val="006C3057"/>
    <w:rsid w:val="00732E4F"/>
    <w:rsid w:val="008A488E"/>
    <w:rsid w:val="008E5D72"/>
    <w:rsid w:val="00960DC6"/>
    <w:rsid w:val="00980151"/>
    <w:rsid w:val="009F422C"/>
    <w:rsid w:val="00C60635"/>
    <w:rsid w:val="00CD3582"/>
    <w:rsid w:val="00D15805"/>
    <w:rsid w:val="00D63A1E"/>
    <w:rsid w:val="00EC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C4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2C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410</Words>
  <Characters>2342</Characters>
  <Application>Microsoft Office Outlook</Application>
  <DocSecurity>0</DocSecurity>
  <Lines>0</Lines>
  <Paragraphs>0</Paragraphs>
  <ScaleCrop>false</ScaleCrop>
  <Company>Методцентр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Пользователь Windows</cp:lastModifiedBy>
  <cp:revision>12</cp:revision>
  <cp:lastPrinted>2013-05-16T08:32:00Z</cp:lastPrinted>
  <dcterms:created xsi:type="dcterms:W3CDTF">2013-05-16T07:47:00Z</dcterms:created>
  <dcterms:modified xsi:type="dcterms:W3CDTF">2013-05-22T11:05:00Z</dcterms:modified>
</cp:coreProperties>
</file>